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6C526F" w14:textId="77777777" w:rsidR="005C38AA" w:rsidRDefault="005C38AA" w:rsidP="005C38A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Roger BADIRISHE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fl.1404)</w:t>
      </w:r>
    </w:p>
    <w:p w14:paraId="14A341BF" w14:textId="77777777" w:rsidR="005C38AA" w:rsidRDefault="005C38AA" w:rsidP="005C38A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Newton in Bowland.</w:t>
      </w:r>
    </w:p>
    <w:p w14:paraId="561DF28F" w14:textId="77777777" w:rsidR="005C38AA" w:rsidRDefault="005C38AA" w:rsidP="005C38A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5EF3E4D" w14:textId="77777777" w:rsidR="005C38AA" w:rsidRDefault="005C38AA" w:rsidP="005C38A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35EE75" w14:textId="77777777" w:rsidR="005C38AA" w:rsidRDefault="005C38AA" w:rsidP="005C38A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May1404</w:t>
      </w:r>
      <w:r>
        <w:rPr>
          <w:rFonts w:ascii="Times New Roman" w:hAnsi="Times New Roman" w:cs="Times New Roman"/>
          <w:sz w:val="24"/>
          <w:szCs w:val="24"/>
        </w:rPr>
        <w:tab/>
        <w:t>He was added to the commission of 24 March to enquire in the West Riding of</w:t>
      </w:r>
    </w:p>
    <w:p w14:paraId="6E09DA37" w14:textId="77777777" w:rsidR="005C38AA" w:rsidRDefault="005C38AA" w:rsidP="005C38AA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Yorkshire the names of the persons bound to contribute to the subsidy granted to the King at the last Parliament as a collector.</w:t>
      </w:r>
    </w:p>
    <w:p w14:paraId="0B055669" w14:textId="77777777" w:rsidR="005C38AA" w:rsidRDefault="005C38AA" w:rsidP="005C38AA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(C.F.R. 1399-1405 p.261)</w:t>
      </w:r>
    </w:p>
    <w:p w14:paraId="66D0B94F" w14:textId="77777777" w:rsidR="005C38AA" w:rsidRDefault="005C38AA" w:rsidP="005C38A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061EA42" w14:textId="77777777" w:rsidR="005C38AA" w:rsidRDefault="005C38AA" w:rsidP="005C38A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764C8A7" w14:textId="77777777" w:rsidR="005C38AA" w:rsidRDefault="005C38AA" w:rsidP="005C38A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July 2021</w:t>
      </w:r>
    </w:p>
    <w:p w14:paraId="7072B76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E4EFAF" w14:textId="77777777" w:rsidR="005C38AA" w:rsidRDefault="005C38AA" w:rsidP="009139A6">
      <w:r>
        <w:separator/>
      </w:r>
    </w:p>
  </w:endnote>
  <w:endnote w:type="continuationSeparator" w:id="0">
    <w:p w14:paraId="5867E3CE" w14:textId="77777777" w:rsidR="005C38AA" w:rsidRDefault="005C38A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F9F7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9E05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925F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EC8FD7" w14:textId="77777777" w:rsidR="005C38AA" w:rsidRDefault="005C38AA" w:rsidP="009139A6">
      <w:r>
        <w:separator/>
      </w:r>
    </w:p>
  </w:footnote>
  <w:footnote w:type="continuationSeparator" w:id="0">
    <w:p w14:paraId="64068257" w14:textId="77777777" w:rsidR="005C38AA" w:rsidRDefault="005C38A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816F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6298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7ED39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8AA"/>
    <w:rsid w:val="000666E0"/>
    <w:rsid w:val="002510B7"/>
    <w:rsid w:val="005C130B"/>
    <w:rsid w:val="005C38AA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BD0E7E"/>
  <w15:chartTrackingRefBased/>
  <w15:docId w15:val="{7DB143EC-FA7D-428C-A47F-5F5EF5CE4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2021-07-17T19:55:00Z</dcterms:created>
  <dcterms:modified xsi:type="dcterms:W3CDTF">2021-07-17T19:55:00Z</dcterms:modified>
</cp:coreProperties>
</file>